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479397" w14:textId="77777777" w:rsidR="001F5857" w:rsidRDefault="001F5857" w:rsidP="001F585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VERNON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fl.1443)</w:t>
      </w:r>
    </w:p>
    <w:p w14:paraId="33F5ED62" w14:textId="77777777" w:rsidR="001F5857" w:rsidRDefault="001F5857" w:rsidP="001F585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Derbyshire.</w:t>
      </w:r>
    </w:p>
    <w:p w14:paraId="7CA0A73C" w14:textId="77777777" w:rsidR="001F5857" w:rsidRDefault="001F5857" w:rsidP="001F5857">
      <w:pPr>
        <w:pStyle w:val="NoSpacing"/>
        <w:rPr>
          <w:rFonts w:cs="Times New Roman"/>
          <w:szCs w:val="24"/>
        </w:rPr>
      </w:pPr>
    </w:p>
    <w:p w14:paraId="3A3C9272" w14:textId="77777777" w:rsidR="001F5857" w:rsidRDefault="001F5857" w:rsidP="001F5857">
      <w:pPr>
        <w:pStyle w:val="NoSpacing"/>
        <w:rPr>
          <w:rFonts w:cs="Times New Roman"/>
          <w:szCs w:val="24"/>
        </w:rPr>
      </w:pPr>
    </w:p>
    <w:p w14:paraId="40CAFDC0" w14:textId="77777777" w:rsidR="001F5857" w:rsidRDefault="001F5857" w:rsidP="001F585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19 Mar.1443</w:t>
      </w:r>
      <w:r>
        <w:rPr>
          <w:rFonts w:cs="Times New Roman"/>
          <w:szCs w:val="24"/>
        </w:rPr>
        <w:tab/>
        <w:t xml:space="preserve">He and Richard </w:t>
      </w:r>
      <w:proofErr w:type="spellStart"/>
      <w:r>
        <w:rPr>
          <w:rFonts w:cs="Times New Roman"/>
          <w:szCs w:val="24"/>
        </w:rPr>
        <w:t>Belyngeham</w:t>
      </w:r>
      <w:proofErr w:type="spellEnd"/>
      <w:r>
        <w:rPr>
          <w:rFonts w:cs="Times New Roman"/>
          <w:szCs w:val="24"/>
        </w:rPr>
        <w:t xml:space="preserve"> of Westmoreland(q.v.) were joint </w:t>
      </w:r>
      <w:proofErr w:type="spellStart"/>
      <w:proofErr w:type="gramStart"/>
      <w:r>
        <w:rPr>
          <w:rFonts w:cs="Times New Roman"/>
          <w:szCs w:val="24"/>
        </w:rPr>
        <w:t>mainpernors</w:t>
      </w:r>
      <w:proofErr w:type="spellEnd"/>
      <w:proofErr w:type="gramEnd"/>
    </w:p>
    <w:p w14:paraId="46757C87" w14:textId="77777777" w:rsidR="001F5857" w:rsidRDefault="001F5857" w:rsidP="001F585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for William Kene(q.v.).   (C.F.R. 1437-45 p.269)</w:t>
      </w:r>
    </w:p>
    <w:p w14:paraId="24370F5A" w14:textId="77777777" w:rsidR="001F5857" w:rsidRDefault="001F5857" w:rsidP="001F5857">
      <w:pPr>
        <w:pStyle w:val="NoSpacing"/>
        <w:rPr>
          <w:rFonts w:cs="Times New Roman"/>
          <w:szCs w:val="24"/>
        </w:rPr>
      </w:pPr>
    </w:p>
    <w:p w14:paraId="6F54AE08" w14:textId="77777777" w:rsidR="001F5857" w:rsidRDefault="001F5857" w:rsidP="001F5857">
      <w:pPr>
        <w:pStyle w:val="NoSpacing"/>
        <w:rPr>
          <w:rFonts w:cs="Times New Roman"/>
          <w:szCs w:val="24"/>
        </w:rPr>
      </w:pPr>
    </w:p>
    <w:p w14:paraId="1EA56DE8" w14:textId="77777777" w:rsidR="001F5857" w:rsidRDefault="001F5857" w:rsidP="001F585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10 July 2023</w:t>
      </w:r>
    </w:p>
    <w:p w14:paraId="31E1101B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442B3B" w14:textId="77777777" w:rsidR="001F5857" w:rsidRDefault="001F5857" w:rsidP="009139A6">
      <w:r>
        <w:separator/>
      </w:r>
    </w:p>
  </w:endnote>
  <w:endnote w:type="continuationSeparator" w:id="0">
    <w:p w14:paraId="649520DB" w14:textId="77777777" w:rsidR="001F5857" w:rsidRDefault="001F585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FE532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384BB3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33DD9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339F19" w14:textId="77777777" w:rsidR="001F5857" w:rsidRDefault="001F5857" w:rsidP="009139A6">
      <w:r>
        <w:separator/>
      </w:r>
    </w:p>
  </w:footnote>
  <w:footnote w:type="continuationSeparator" w:id="0">
    <w:p w14:paraId="7999391E" w14:textId="77777777" w:rsidR="001F5857" w:rsidRDefault="001F585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F397E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D6C76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A0E42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5857"/>
    <w:rsid w:val="000666E0"/>
    <w:rsid w:val="001F5857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AF59D3"/>
  <w15:chartTrackingRefBased/>
  <w15:docId w15:val="{5EA9DF2A-7E1D-444E-933C-438402E10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28</Words>
  <Characters>166</Characters>
  <Application>Microsoft Office Word</Application>
  <DocSecurity>0</DocSecurity>
  <Lines>1</Lines>
  <Paragraphs>1</Paragraphs>
  <ScaleCrop>false</ScaleCrop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2023-07-10T15:23:00Z</dcterms:created>
  <dcterms:modified xsi:type="dcterms:W3CDTF">2023-07-10T15:24:00Z</dcterms:modified>
</cp:coreProperties>
</file>